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EA8EB" w14:textId="77777777" w:rsidR="00E31FDC" w:rsidRDefault="00E31FDC" w:rsidP="00E31FDC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  <w:u w:val="single"/>
        </w:rPr>
        <w:t>Thomas ROBARDES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eastAsia="Times New Roman" w:cs="Times New Roman"/>
          <w:szCs w:val="24"/>
        </w:rPr>
        <w:t>(</w:t>
      </w:r>
      <w:proofErr w:type="gramEnd"/>
      <w:r>
        <w:rPr>
          <w:rFonts w:eastAsia="Times New Roman" w:cs="Times New Roman"/>
          <w:szCs w:val="24"/>
        </w:rPr>
        <w:t>fl.1477-8)</w:t>
      </w:r>
    </w:p>
    <w:p w14:paraId="37033383" w14:textId="77777777" w:rsidR="00E31FDC" w:rsidRDefault="00E31FDC" w:rsidP="00E31FD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Leicester. Draper.</w:t>
      </w:r>
    </w:p>
    <w:p w14:paraId="10DBF0E6" w14:textId="77777777" w:rsidR="00E31FDC" w:rsidRDefault="00E31FDC" w:rsidP="00E31FDC">
      <w:pPr>
        <w:pStyle w:val="NoSpacing"/>
        <w:rPr>
          <w:rFonts w:eastAsia="Times New Roman" w:cs="Times New Roman"/>
          <w:szCs w:val="24"/>
        </w:rPr>
      </w:pPr>
    </w:p>
    <w:p w14:paraId="60B565E5" w14:textId="77777777" w:rsidR="00E31FDC" w:rsidRDefault="00E31FDC" w:rsidP="00E31FDC">
      <w:pPr>
        <w:pStyle w:val="NoSpacing"/>
        <w:rPr>
          <w:rFonts w:eastAsia="Times New Roman" w:cs="Times New Roman"/>
          <w:szCs w:val="24"/>
        </w:rPr>
      </w:pPr>
    </w:p>
    <w:p w14:paraId="2A12E0D4" w14:textId="77777777" w:rsidR="00E31FDC" w:rsidRDefault="00E31FDC" w:rsidP="00E31FD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      1477-8</w:t>
      </w:r>
      <w:r>
        <w:rPr>
          <w:rFonts w:eastAsia="Times New Roman" w:cs="Times New Roman"/>
          <w:szCs w:val="24"/>
        </w:rPr>
        <w:tab/>
        <w:t>He entered the Merchant Gild.</w:t>
      </w:r>
    </w:p>
    <w:p w14:paraId="3147E84D" w14:textId="77777777" w:rsidR="00E31FDC" w:rsidRDefault="00E31FDC" w:rsidP="00E31FDC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r>
        <w:rPr>
          <w:rFonts w:cs="Times New Roman"/>
          <w:szCs w:val="24"/>
        </w:rPr>
        <w:t>(“Records of the Borough of Leicester” edited by Mary Bateson, published by</w:t>
      </w:r>
    </w:p>
    <w:p w14:paraId="2EA7B029" w14:textId="77777777" w:rsidR="00E31FDC" w:rsidRDefault="00E31FDC" w:rsidP="00E31FDC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721DD4BB" w14:textId="77777777" w:rsidR="00E31FDC" w:rsidRDefault="00E31FDC" w:rsidP="00E31FDC">
      <w:pPr>
        <w:pStyle w:val="NoSpacing"/>
        <w:rPr>
          <w:rFonts w:cs="Times New Roman"/>
          <w:szCs w:val="24"/>
        </w:rPr>
      </w:pPr>
    </w:p>
    <w:p w14:paraId="7D7700D7" w14:textId="77777777" w:rsidR="00E31FDC" w:rsidRDefault="00E31FDC" w:rsidP="00E31FDC">
      <w:pPr>
        <w:pStyle w:val="NoSpacing"/>
        <w:rPr>
          <w:rFonts w:cs="Times New Roman"/>
          <w:szCs w:val="24"/>
        </w:rPr>
      </w:pPr>
    </w:p>
    <w:p w14:paraId="5968427F" w14:textId="77777777" w:rsidR="00E31FDC" w:rsidRDefault="00E31FDC" w:rsidP="00E31F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June 2024</w:t>
      </w:r>
    </w:p>
    <w:p w14:paraId="6C9E776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365877" w14:textId="77777777" w:rsidR="00E31FDC" w:rsidRDefault="00E31FDC" w:rsidP="009139A6">
      <w:r>
        <w:separator/>
      </w:r>
    </w:p>
  </w:endnote>
  <w:endnote w:type="continuationSeparator" w:id="0">
    <w:p w14:paraId="7D0D8795" w14:textId="77777777" w:rsidR="00E31FDC" w:rsidRDefault="00E31F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F834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8C306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2935E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1DADDD" w14:textId="77777777" w:rsidR="00E31FDC" w:rsidRDefault="00E31FDC" w:rsidP="009139A6">
      <w:r>
        <w:separator/>
      </w:r>
    </w:p>
  </w:footnote>
  <w:footnote w:type="continuationSeparator" w:id="0">
    <w:p w14:paraId="4458C44B" w14:textId="77777777" w:rsidR="00E31FDC" w:rsidRDefault="00E31F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27436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168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F8B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FDC"/>
    <w:rsid w:val="000666E0"/>
    <w:rsid w:val="002510B7"/>
    <w:rsid w:val="00270799"/>
    <w:rsid w:val="005C130B"/>
    <w:rsid w:val="006B20BC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31FDC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E75B8"/>
  <w15:chartTrackingRefBased/>
  <w15:docId w15:val="{537905E8-44BB-4B18-A28A-11D617D64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2024-06-13T19:33:00Z</dcterms:created>
  <dcterms:modified xsi:type="dcterms:W3CDTF">2024-06-13T19:34:00Z</dcterms:modified>
</cp:coreProperties>
</file>